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6"/>
        <w:tblpPr w:leftFromText="180" w:rightFromText="180" w:vertAnchor="text" w:horzAnchor="margin" w:tblpX="-239" w:tblpY="736"/>
        <w:tblOverlap w:val="never"/>
        <w:tblW w:w="8931" w:type="dxa"/>
        <w:tblCellSpacing w:w="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21"/>
        <w:gridCol w:w="866"/>
        <w:gridCol w:w="3"/>
        <w:gridCol w:w="1116"/>
        <w:gridCol w:w="617"/>
        <w:gridCol w:w="960"/>
        <w:gridCol w:w="2000"/>
        <w:gridCol w:w="2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tblCellSpacing w:w="15" w:type="dxa"/>
        </w:trPr>
        <w:tc>
          <w:tcPr>
            <w:tcW w:w="1276" w:type="dxa"/>
            <w:tcBorders>
              <w:left w:val="nil"/>
            </w:tcBorders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955" w:type="dxa"/>
            <w:gridSpan w:val="3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籍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贯</w:t>
            </w:r>
          </w:p>
        </w:tc>
        <w:tc>
          <w:tcPr>
            <w:tcW w:w="1970" w:type="dxa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03" w:type="dxa"/>
            <w:vMerge w:val="restart"/>
            <w:tcBorders>
              <w:top w:val="single" w:color="auto" w:sz="8" w:space="0"/>
              <w:right w:val="nil"/>
            </w:tcBorders>
            <w:vAlign w:val="center"/>
          </w:tcPr>
          <w:p>
            <w:pPr>
              <w:jc w:val="center"/>
              <w:rPr>
                <w:rFonts w:ascii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电子照片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tblCellSpacing w:w="15" w:type="dxa"/>
        </w:trPr>
        <w:tc>
          <w:tcPr>
            <w:tcW w:w="1276" w:type="dxa"/>
            <w:tcBorders>
              <w:left w:val="nil"/>
            </w:tcBorders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955" w:type="dxa"/>
            <w:gridSpan w:val="3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民族</w:t>
            </w:r>
          </w:p>
        </w:tc>
        <w:tc>
          <w:tcPr>
            <w:tcW w:w="1970" w:type="dxa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03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tblCellSpacing w:w="15" w:type="dxa"/>
        </w:trPr>
        <w:tc>
          <w:tcPr>
            <w:tcW w:w="1276" w:type="dxa"/>
            <w:tcBorders>
              <w:left w:val="nil"/>
            </w:tcBorders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955" w:type="dxa"/>
            <w:gridSpan w:val="3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970" w:type="dxa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03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tblCellSpacing w:w="15" w:type="dxa"/>
        </w:trPr>
        <w:tc>
          <w:tcPr>
            <w:tcW w:w="1276" w:type="dxa"/>
            <w:tcBorders>
              <w:left w:val="nil"/>
            </w:tcBorders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毕业院校（本科）</w:t>
            </w:r>
          </w:p>
        </w:tc>
        <w:tc>
          <w:tcPr>
            <w:tcW w:w="1955" w:type="dxa"/>
            <w:gridSpan w:val="3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主修专业</w:t>
            </w:r>
          </w:p>
          <w:p>
            <w:pPr>
              <w:widowControl/>
              <w:spacing w:line="255" w:lineRule="atLeast"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（本科）</w:t>
            </w:r>
          </w:p>
        </w:tc>
        <w:tc>
          <w:tcPr>
            <w:tcW w:w="1970" w:type="dxa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03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tblCellSpacing w:w="15" w:type="dxa"/>
        </w:trPr>
        <w:tc>
          <w:tcPr>
            <w:tcW w:w="1276" w:type="dxa"/>
            <w:tcBorders>
              <w:left w:val="nil"/>
            </w:tcBorders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毕业院校（研究生）</w:t>
            </w:r>
          </w:p>
        </w:tc>
        <w:tc>
          <w:tcPr>
            <w:tcW w:w="1955" w:type="dxa"/>
            <w:gridSpan w:val="3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主修专业</w:t>
            </w:r>
          </w:p>
          <w:p>
            <w:pPr>
              <w:widowControl/>
              <w:spacing w:line="255" w:lineRule="atLeast"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（研究生）</w:t>
            </w:r>
          </w:p>
        </w:tc>
        <w:tc>
          <w:tcPr>
            <w:tcW w:w="400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tblCellSpacing w:w="15" w:type="dxa"/>
        </w:trPr>
        <w:tc>
          <w:tcPr>
            <w:tcW w:w="1276" w:type="dxa"/>
            <w:tcBorders>
              <w:left w:val="nil"/>
            </w:tcBorders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学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历</w:t>
            </w:r>
          </w:p>
        </w:tc>
        <w:tc>
          <w:tcPr>
            <w:tcW w:w="1955" w:type="dxa"/>
            <w:gridSpan w:val="3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最终学位</w:t>
            </w:r>
          </w:p>
        </w:tc>
        <w:tc>
          <w:tcPr>
            <w:tcW w:w="4003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tblCellSpacing w:w="15" w:type="dxa"/>
        </w:trPr>
        <w:tc>
          <w:tcPr>
            <w:tcW w:w="3261" w:type="dxa"/>
            <w:gridSpan w:val="4"/>
            <w:tcBorders>
              <w:left w:val="nil"/>
            </w:tcBorders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5580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tblCellSpacing w:w="0" w:type="dxa"/>
        </w:trPr>
        <w:tc>
          <w:tcPr>
            <w:tcW w:w="219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华文新魏" w:hAnsi="宋体" w:eastAsia="华文新魏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华文新魏" w:hAnsi="宋体" w:eastAsia="华文新魏" w:cs="华文新魏"/>
                <w:b/>
                <w:bCs/>
                <w:kern w:val="0"/>
                <w:sz w:val="32"/>
                <w:szCs w:val="32"/>
              </w:rPr>
              <w:t>应聘专业</w:t>
            </w:r>
          </w:p>
        </w:tc>
        <w:tc>
          <w:tcPr>
            <w:tcW w:w="67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tblCellSpacing w:w="0" w:type="dxa"/>
        </w:trPr>
        <w:tc>
          <w:tcPr>
            <w:tcW w:w="219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华文新魏" w:hAnsi="宋体" w:eastAsia="华文新魏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华文新魏" w:hAnsi="宋体" w:eastAsia="华文新魏" w:cs="华文新魏"/>
                <w:b/>
                <w:bCs/>
                <w:kern w:val="0"/>
                <w:sz w:val="32"/>
                <w:szCs w:val="32"/>
              </w:rPr>
              <w:t>资格证书</w:t>
            </w:r>
          </w:p>
        </w:tc>
        <w:tc>
          <w:tcPr>
            <w:tcW w:w="6741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tblCellSpacing w:w="0" w:type="dxa"/>
        </w:trPr>
        <w:tc>
          <w:tcPr>
            <w:tcW w:w="218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华文新魏" w:hAnsi="宋体" w:eastAsia="华文新魏" w:cs="华文新魏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华文新魏" w:hAnsi="宋体" w:eastAsia="华文新魏" w:cs="华文新魏"/>
                <w:b/>
                <w:bCs/>
                <w:kern w:val="0"/>
                <w:sz w:val="32"/>
                <w:szCs w:val="32"/>
              </w:rPr>
              <w:t>获奖情况</w:t>
            </w:r>
          </w:p>
        </w:tc>
        <w:tc>
          <w:tcPr>
            <w:tcW w:w="674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华文新魏" w:hAnsi="宋体" w:eastAsia="华文新魏" w:cs="华文新魏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tblCellSpacing w:w="0" w:type="dxa"/>
        </w:trPr>
        <w:tc>
          <w:tcPr>
            <w:tcW w:w="218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华文新魏" w:hAnsi="宋体" w:eastAsia="华文新魏" w:cs="华文新魏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华文新魏" w:hAnsi="宋体" w:eastAsia="华文新魏" w:cs="华文新魏"/>
                <w:b/>
                <w:bCs/>
                <w:kern w:val="0"/>
                <w:sz w:val="32"/>
                <w:szCs w:val="32"/>
              </w:rPr>
              <w:t>学习经历</w:t>
            </w:r>
          </w:p>
        </w:tc>
        <w:tc>
          <w:tcPr>
            <w:tcW w:w="674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华文新魏" w:hAnsi="宋体" w:eastAsia="华文新魏" w:cs="华文新魏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  <w:tblCellSpacing w:w="0" w:type="dxa"/>
        </w:trPr>
        <w:tc>
          <w:tcPr>
            <w:tcW w:w="218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华文新魏" w:hAnsi="宋体" w:eastAsia="华文新魏" w:cs="华文新魏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华文新魏" w:hAnsi="宋体" w:eastAsia="华文新魏" w:cs="华文新魏"/>
                <w:b/>
                <w:bCs/>
                <w:kern w:val="0"/>
                <w:sz w:val="32"/>
                <w:szCs w:val="32"/>
              </w:rPr>
              <w:t>工作经历</w:t>
            </w:r>
          </w:p>
        </w:tc>
        <w:tc>
          <w:tcPr>
            <w:tcW w:w="674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华文新魏" w:hAnsi="宋体" w:eastAsia="华文新魏" w:cs="华文新魏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tblCellSpacing w:w="0" w:type="dxa"/>
        </w:trPr>
        <w:tc>
          <w:tcPr>
            <w:tcW w:w="2187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新魏" w:hAnsi="宋体" w:eastAsia="华文新魏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华文新魏" w:hAnsi="宋体" w:eastAsia="华文新魏" w:cs="华文新魏"/>
                <w:b/>
                <w:bCs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173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手机</w:t>
            </w:r>
          </w:p>
        </w:tc>
        <w:tc>
          <w:tcPr>
            <w:tcW w:w="5008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CellSpacing w:w="0" w:type="dxa"/>
        </w:trPr>
        <w:tc>
          <w:tcPr>
            <w:tcW w:w="2187" w:type="dxa"/>
            <w:gridSpan w:val="2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73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E-mail</w:t>
            </w:r>
          </w:p>
        </w:tc>
        <w:tc>
          <w:tcPr>
            <w:tcW w:w="5008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tblCellSpacing w:w="0" w:type="dxa"/>
        </w:trPr>
        <w:tc>
          <w:tcPr>
            <w:tcW w:w="2187" w:type="dxa"/>
            <w:gridSpan w:val="2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73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5008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kern w:val="0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黑体" w:eastAsia="黑体"/>
          <w:sz w:val="30"/>
          <w:szCs w:val="30"/>
        </w:rPr>
      </w:pPr>
      <w:r>
        <w:rPr>
          <w:rFonts w:hint="eastAsia" w:ascii="黑体" w:eastAsia="黑体" w:cs="黑体"/>
          <w:sz w:val="30"/>
          <w:szCs w:val="30"/>
        </w:rPr>
        <w:t>江西财经大学现代经济管理学院应聘专职教师报名表</w:t>
      </w:r>
    </w:p>
    <w:p>
      <w:pPr>
        <w:jc w:val="center"/>
        <w:rPr>
          <w:rFonts w:ascii="黑体" w:eastAsia="黑体"/>
          <w:sz w:val="30"/>
          <w:szCs w:val="30"/>
        </w:rPr>
      </w:pPr>
    </w:p>
    <w:tbl>
      <w:tblPr>
        <w:tblStyle w:val="6"/>
        <w:tblpPr w:leftFromText="180" w:rightFromText="180" w:vertAnchor="text" w:horzAnchor="margin" w:tblpX="-239" w:tblpY="736"/>
        <w:tblOverlap w:val="never"/>
        <w:tblW w:w="8931" w:type="dxa"/>
        <w:tblCellSpacing w:w="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  <w:tblCellSpacing w:w="15" w:type="dxa"/>
        </w:trPr>
        <w:tc>
          <w:tcPr>
            <w:tcW w:w="8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/>
                <w:sz w:val="30"/>
                <w:szCs w:val="30"/>
              </w:rPr>
            </w:pPr>
            <w:r>
              <w:rPr>
                <w:rFonts w:hint="eastAsia" w:ascii="华文新魏" w:hAnsi="宋体" w:eastAsia="华文新魏" w:cs="华文新魏"/>
                <w:b/>
                <w:bCs/>
                <w:kern w:val="0"/>
                <w:sz w:val="32"/>
                <w:szCs w:val="32"/>
              </w:rPr>
              <w:t>胜任该专业专职教师的理由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40" w:hRule="atLeast"/>
          <w:tblCellSpacing w:w="15" w:type="dxa"/>
        </w:trPr>
        <w:tc>
          <w:tcPr>
            <w:tcW w:w="8871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/>
                <w:sz w:val="30"/>
                <w:szCs w:val="30"/>
              </w:rPr>
            </w:pPr>
          </w:p>
        </w:tc>
      </w:tr>
    </w:tbl>
    <w:p>
      <w:pPr>
        <w:jc w:val="center"/>
        <w:rPr>
          <w:rFonts w:ascii="黑体" w:eastAsia="黑体"/>
          <w:sz w:val="30"/>
          <w:szCs w:val="30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4062"/>
    <w:rsid w:val="00082ACF"/>
    <w:rsid w:val="000E1544"/>
    <w:rsid w:val="000F521E"/>
    <w:rsid w:val="001417FC"/>
    <w:rsid w:val="00192005"/>
    <w:rsid w:val="001D52A0"/>
    <w:rsid w:val="001E1773"/>
    <w:rsid w:val="00233D92"/>
    <w:rsid w:val="00274556"/>
    <w:rsid w:val="002A3918"/>
    <w:rsid w:val="002B21DE"/>
    <w:rsid w:val="002F5A46"/>
    <w:rsid w:val="002F5DD4"/>
    <w:rsid w:val="0036582C"/>
    <w:rsid w:val="003E0AE6"/>
    <w:rsid w:val="00476004"/>
    <w:rsid w:val="004969F5"/>
    <w:rsid w:val="004C7A94"/>
    <w:rsid w:val="00533970"/>
    <w:rsid w:val="00533EBB"/>
    <w:rsid w:val="00542800"/>
    <w:rsid w:val="00567925"/>
    <w:rsid w:val="005A1F42"/>
    <w:rsid w:val="005C7F10"/>
    <w:rsid w:val="00672579"/>
    <w:rsid w:val="006818E9"/>
    <w:rsid w:val="00695628"/>
    <w:rsid w:val="00697EA6"/>
    <w:rsid w:val="00763B9E"/>
    <w:rsid w:val="008A114E"/>
    <w:rsid w:val="008B19A2"/>
    <w:rsid w:val="009221ED"/>
    <w:rsid w:val="009814CF"/>
    <w:rsid w:val="009B4801"/>
    <w:rsid w:val="00A0214C"/>
    <w:rsid w:val="00A076F0"/>
    <w:rsid w:val="00A11D93"/>
    <w:rsid w:val="00A22C38"/>
    <w:rsid w:val="00A701D5"/>
    <w:rsid w:val="00A950DA"/>
    <w:rsid w:val="00AD5CA7"/>
    <w:rsid w:val="00AE7D8C"/>
    <w:rsid w:val="00AF46F5"/>
    <w:rsid w:val="00B04062"/>
    <w:rsid w:val="00B05B0A"/>
    <w:rsid w:val="00B141D5"/>
    <w:rsid w:val="00B8086D"/>
    <w:rsid w:val="00BA4C4D"/>
    <w:rsid w:val="00BB5E3D"/>
    <w:rsid w:val="00BC5754"/>
    <w:rsid w:val="00C4086E"/>
    <w:rsid w:val="00CA20ED"/>
    <w:rsid w:val="00D876A2"/>
    <w:rsid w:val="00DC7DA8"/>
    <w:rsid w:val="00DE1BCC"/>
    <w:rsid w:val="00DE6E8C"/>
    <w:rsid w:val="00E31350"/>
    <w:rsid w:val="00E55D2B"/>
    <w:rsid w:val="00E95BE2"/>
    <w:rsid w:val="00EF5055"/>
    <w:rsid w:val="00EF52CF"/>
    <w:rsid w:val="00EF6BA8"/>
    <w:rsid w:val="00F21B1A"/>
    <w:rsid w:val="00FA6211"/>
    <w:rsid w:val="00FB183B"/>
    <w:rsid w:val="00FB2A2A"/>
    <w:rsid w:val="00FC0B83"/>
    <w:rsid w:val="00FC3D5A"/>
    <w:rsid w:val="00FE16C6"/>
    <w:rsid w:val="1D7D07FC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alloon Text Char"/>
    <w:basedOn w:val="5"/>
    <w:link w:val="2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Header Char"/>
    <w:basedOn w:val="5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Footer Char"/>
    <w:basedOn w:val="5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2</Pages>
  <Words>32</Words>
  <Characters>185</Characters>
  <Lines>0</Lines>
  <Paragraphs>0</Paragraphs>
  <TotalTime>0</TotalTime>
  <ScaleCrop>false</ScaleCrop>
  <LinksUpToDate>false</LinksUpToDate>
  <CharactersWithSpaces>0</CharactersWithSpaces>
  <Application>WPS Office_10.1.0.5329_F1E327BC-269C-435d-A152-05C5408002CA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2015-05-26T06:06:00Z</dcterms:created>
  <dc:creator>Administrator</dc:creator>
  <cp:lastModifiedBy>Administrator</cp:lastModifiedBy>
  <dcterms:modified xsi:type="dcterms:W3CDTF">2015-11-30T02:56:25Z</dcterms:modified>
  <dc:title>姓名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2052-10.1.0.5329</vt:lpwstr>
  </property>
</Properties>
</file>